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E2723" w14:textId="77777777" w:rsidR="00DE47C4" w:rsidRDefault="00DE47C4" w:rsidP="00DE47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BROWNE</w:t>
      </w:r>
      <w:r>
        <w:rPr>
          <w:rFonts w:cs="Times New Roman"/>
          <w:szCs w:val="24"/>
        </w:rPr>
        <w:t xml:space="preserve">     (fl.1500)</w:t>
      </w:r>
    </w:p>
    <w:p w14:paraId="04B056D0" w14:textId="77777777" w:rsidR="00DE47C4" w:rsidRDefault="00DE47C4" w:rsidP="00DE47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Greatworth</w:t>
      </w:r>
      <w:proofErr w:type="spellEnd"/>
      <w:r>
        <w:rPr>
          <w:rFonts w:cs="Times New Roman"/>
          <w:szCs w:val="24"/>
        </w:rPr>
        <w:t>, Northamptonshire.</w:t>
      </w:r>
    </w:p>
    <w:p w14:paraId="7BFF2F05" w14:textId="77777777" w:rsidR="00DE47C4" w:rsidRDefault="00DE47C4" w:rsidP="00DE47C4">
      <w:pPr>
        <w:pStyle w:val="NoSpacing"/>
        <w:rPr>
          <w:rFonts w:cs="Times New Roman"/>
          <w:szCs w:val="24"/>
        </w:rPr>
      </w:pPr>
    </w:p>
    <w:p w14:paraId="07BBBB45" w14:textId="77777777" w:rsidR="00DE47C4" w:rsidRDefault="00DE47C4" w:rsidP="00DE47C4">
      <w:pPr>
        <w:pStyle w:val="NoSpacing"/>
        <w:rPr>
          <w:rFonts w:cs="Times New Roman"/>
          <w:szCs w:val="24"/>
        </w:rPr>
      </w:pPr>
    </w:p>
    <w:p w14:paraId="480C01A2" w14:textId="77777777" w:rsidR="00DE47C4" w:rsidRDefault="00DE47C4" w:rsidP="00DE47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made his Will.</w:t>
      </w:r>
    </w:p>
    <w:p w14:paraId="0FA78D34" w14:textId="77777777" w:rsidR="00DE47C4" w:rsidRDefault="00DE47C4" w:rsidP="00DE47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29E0C634" w14:textId="77777777" w:rsidR="00DE47C4" w:rsidRDefault="00DE47C4" w:rsidP="00DE47C4">
      <w:pPr>
        <w:pStyle w:val="NoSpacing"/>
        <w:rPr>
          <w:rFonts w:cs="Times New Roman"/>
          <w:szCs w:val="24"/>
        </w:rPr>
      </w:pPr>
    </w:p>
    <w:p w14:paraId="2F208937" w14:textId="77777777" w:rsidR="00DE47C4" w:rsidRDefault="00DE47C4" w:rsidP="00DE47C4">
      <w:pPr>
        <w:pStyle w:val="NoSpacing"/>
        <w:rPr>
          <w:rFonts w:cs="Times New Roman"/>
          <w:szCs w:val="24"/>
        </w:rPr>
      </w:pPr>
    </w:p>
    <w:p w14:paraId="0E3CD208" w14:textId="77777777" w:rsidR="00DE47C4" w:rsidRDefault="00DE47C4" w:rsidP="00DE47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April 2025</w:t>
      </w:r>
    </w:p>
    <w:p w14:paraId="1664B39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80B76" w14:textId="77777777" w:rsidR="00DE47C4" w:rsidRDefault="00DE47C4" w:rsidP="009139A6">
      <w:r>
        <w:separator/>
      </w:r>
    </w:p>
  </w:endnote>
  <w:endnote w:type="continuationSeparator" w:id="0">
    <w:p w14:paraId="0B7CA97E" w14:textId="77777777" w:rsidR="00DE47C4" w:rsidRDefault="00DE47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F1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F64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DB8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45FA5" w14:textId="77777777" w:rsidR="00DE47C4" w:rsidRDefault="00DE47C4" w:rsidP="009139A6">
      <w:r>
        <w:separator/>
      </w:r>
    </w:p>
  </w:footnote>
  <w:footnote w:type="continuationSeparator" w:id="0">
    <w:p w14:paraId="5D04F3D6" w14:textId="77777777" w:rsidR="00DE47C4" w:rsidRDefault="00DE47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A5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C1E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3A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C4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DE47C4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C05D9"/>
  <w15:chartTrackingRefBased/>
  <w15:docId w15:val="{152D0D6E-2A3C-4BC2-9100-88393F02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47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2025-05-25T14:01:00Z</dcterms:created>
  <dcterms:modified xsi:type="dcterms:W3CDTF">2025-05-25T14:02:00Z</dcterms:modified>
</cp:coreProperties>
</file>